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1E1C3B" w:rsidRDefault="00744310" w:rsidP="00C46C9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46C90" w:rsidRPr="00C46C90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Ивана Никитина, </w:t>
      </w:r>
    </w:p>
    <w:p w:rsidR="00C46C90" w:rsidRDefault="00C46C90" w:rsidP="00C46C9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C46C90">
        <w:rPr>
          <w:rFonts w:eastAsia="Arial"/>
          <w:b/>
          <w:kern w:val="3"/>
          <w:sz w:val="24"/>
          <w:szCs w:val="24"/>
          <w:lang w:eastAsia="zh-CN"/>
        </w:rPr>
        <w:t>д. 9</w:t>
      </w:r>
    </w:p>
    <w:p w:rsidR="00C46C90" w:rsidRDefault="00C46C90" w:rsidP="00C46C9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744310" w:rsidRPr="00744310" w:rsidRDefault="00744310" w:rsidP="001E1C3B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31291B" w:rsidRDefault="0010435B" w:rsidP="0031291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84749" w:rsidRPr="0058474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13232A" w:rsidRPr="0013232A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1323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1291B">
        <w:rPr>
          <w:b/>
          <w:color w:val="000000"/>
          <w:kern w:val="3"/>
          <w:sz w:val="24"/>
          <w:szCs w:val="24"/>
          <w:lang w:eastAsia="zh-CN" w:bidi="hi-IN"/>
        </w:rPr>
        <w:tab/>
      </w:r>
      <w:r w:rsidR="0031291B" w:rsidRPr="0031291B">
        <w:rPr>
          <w:b/>
          <w:color w:val="000000"/>
          <w:kern w:val="3"/>
          <w:sz w:val="24"/>
          <w:szCs w:val="24"/>
          <w:lang w:eastAsia="zh-CN" w:bidi="hi-IN"/>
        </w:rPr>
        <w:t>22 864 532,00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разработка ПСД не более </w:t>
      </w:r>
      <w:r w:rsidR="0031291B" w:rsidRPr="0031291B">
        <w:rPr>
          <w:b/>
          <w:bCs/>
          <w:color w:val="000000"/>
          <w:kern w:val="3"/>
          <w:sz w:val="24"/>
          <w:szCs w:val="24"/>
          <w:lang w:eastAsia="zh-CN" w:bidi="hi-IN"/>
        </w:rPr>
        <w:t>540 000,02</w:t>
      </w:r>
      <w:r w:rsidR="0031291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1291B" w:rsidRPr="0031291B">
        <w:rPr>
          <w:b/>
          <w:bCs/>
          <w:color w:val="000000"/>
          <w:kern w:val="3"/>
          <w:sz w:val="24"/>
          <w:szCs w:val="24"/>
          <w:lang w:eastAsia="zh-CN" w:bidi="hi-IN"/>
        </w:rPr>
        <w:t>342 967,98</w:t>
      </w:r>
      <w:r w:rsidR="0031291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32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1C3B"/>
    <w:rsid w:val="001E3717"/>
    <w:rsid w:val="00204A19"/>
    <w:rsid w:val="00205647"/>
    <w:rsid w:val="00226B06"/>
    <w:rsid w:val="00243268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0D54"/>
    <w:rsid w:val="002D3857"/>
    <w:rsid w:val="002D47D5"/>
    <w:rsid w:val="002D706E"/>
    <w:rsid w:val="002E2BB4"/>
    <w:rsid w:val="0031291B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84749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6ACD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971FB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56A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6C9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F1802-97B4-4423-BA01-E631B624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29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52</cp:revision>
  <cp:lastPrinted>2023-02-01T06:27:00Z</cp:lastPrinted>
  <dcterms:created xsi:type="dcterms:W3CDTF">2024-06-18T11:39:00Z</dcterms:created>
  <dcterms:modified xsi:type="dcterms:W3CDTF">2024-07-01T06:51:00Z</dcterms:modified>
</cp:coreProperties>
</file>